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346" w:rsidRDefault="00CD0346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CD0346" w:rsidRDefault="00CD0346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CD0346" w:rsidRPr="00A833D4" w:rsidRDefault="00CD0346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CD0346" w:rsidRPr="00A833D4" w:rsidRDefault="00CD0346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CD0346" w:rsidRPr="00A833D4" w:rsidRDefault="00CD0346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шоста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CD0346" w:rsidRPr="00A833D4" w:rsidRDefault="00CD0346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CD0346" w:rsidRPr="00A833D4" w:rsidRDefault="00CD0346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 серпня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CD0346" w:rsidRDefault="00CD0346" w:rsidP="004B50F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CD0346" w:rsidRDefault="00CD0346" w:rsidP="004B50F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технічної документації  із землеустрою щодо </w:t>
      </w:r>
    </w:p>
    <w:p w:rsidR="00CD0346" w:rsidRDefault="00CD0346" w:rsidP="004B50F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поділу та об’єднання земельних ділянок</w:t>
      </w:r>
    </w:p>
    <w:p w:rsidR="00CD0346" w:rsidRDefault="00CD0346" w:rsidP="004B50F2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D0346" w:rsidRDefault="00CD0346" w:rsidP="004B50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  <w:t xml:space="preserve">Розглянувши нормативно-технічну документацію з питань здійснення землеустрою та  керуючись статтями 12, 20, 38-39, 81, 90-91, 118, 121, 123-126,186 Земельного кодексу України, статтею 26 Закону України «Про  місцеве самоврядування в Україні», статтями 25, 48, 56 Закону України «Про землеустрій»,                </w:t>
      </w:r>
    </w:p>
    <w:p w:rsidR="00CD0346" w:rsidRDefault="00CD0346" w:rsidP="004B50F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CD0346" w:rsidRDefault="00CD0346" w:rsidP="004B50F2">
      <w:pPr>
        <w:jc w:val="center"/>
        <w:rPr>
          <w:b/>
          <w:sz w:val="28"/>
          <w:szCs w:val="28"/>
          <w:lang w:val="uk-UA"/>
        </w:rPr>
      </w:pPr>
    </w:p>
    <w:p w:rsidR="00CD0346" w:rsidRPr="00ED64BA" w:rsidRDefault="00CD0346" w:rsidP="00ED64B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Pr="00114CD4">
        <w:rPr>
          <w:color w:val="000000"/>
          <w:sz w:val="28"/>
          <w:szCs w:val="28"/>
          <w:lang w:val="uk-UA"/>
        </w:rPr>
        <w:t>Надати дозвіл на виготовлення техніч</w:t>
      </w:r>
      <w:r>
        <w:rPr>
          <w:color w:val="000000"/>
          <w:sz w:val="28"/>
          <w:szCs w:val="28"/>
          <w:lang w:val="uk-UA"/>
        </w:rPr>
        <w:t xml:space="preserve">ної документації із землеустрою </w:t>
      </w:r>
      <w:r w:rsidRPr="00114CD4">
        <w:rPr>
          <w:color w:val="000000"/>
          <w:sz w:val="28"/>
          <w:szCs w:val="28"/>
          <w:lang w:val="uk-UA"/>
        </w:rPr>
        <w:t xml:space="preserve">щодо поділу </w:t>
      </w:r>
      <w:r>
        <w:rPr>
          <w:color w:val="000000"/>
          <w:sz w:val="28"/>
          <w:szCs w:val="28"/>
          <w:lang w:val="uk-UA"/>
        </w:rPr>
        <w:t xml:space="preserve">та об’єднання </w:t>
      </w:r>
      <w:r w:rsidRPr="00114CD4">
        <w:rPr>
          <w:color w:val="000000"/>
          <w:sz w:val="28"/>
          <w:szCs w:val="28"/>
          <w:lang w:val="uk-UA"/>
        </w:rPr>
        <w:t xml:space="preserve">земельної ділянки  </w:t>
      </w:r>
      <w:r w:rsidRPr="00ED64BA">
        <w:rPr>
          <w:b/>
          <w:color w:val="000000"/>
          <w:sz w:val="28"/>
          <w:szCs w:val="28"/>
          <w:lang w:val="uk-UA"/>
        </w:rPr>
        <w:t>громадянину Коломійцю Івану Олексійовичу</w:t>
      </w:r>
      <w:r w:rsidRPr="00114CD4">
        <w:rPr>
          <w:color w:val="000000"/>
          <w:sz w:val="28"/>
          <w:szCs w:val="28"/>
          <w:lang w:val="uk-UA"/>
        </w:rPr>
        <w:t xml:space="preserve"> 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42/1</w:t>
      </w:r>
      <w:r w:rsidRPr="00114CD4">
        <w:rPr>
          <w:color w:val="000000"/>
          <w:sz w:val="28"/>
          <w:szCs w:val="28"/>
          <w:lang w:val="uk-UA"/>
        </w:rPr>
        <w:t xml:space="preserve">, кадастровий номер </w:t>
      </w:r>
      <w:r w:rsidRPr="00677649">
        <w:rPr>
          <w:color w:val="000000"/>
          <w:sz w:val="28"/>
          <w:szCs w:val="28"/>
          <w:lang w:val="uk-UA"/>
        </w:rPr>
        <w:t>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90</w:t>
      </w:r>
      <w:r w:rsidRPr="0087253E">
        <w:rPr>
          <w:color w:val="000000"/>
          <w:sz w:val="28"/>
          <w:szCs w:val="28"/>
          <w:lang w:val="uk-UA"/>
        </w:rPr>
        <w:t>;</w:t>
      </w:r>
      <w:r w:rsidRPr="00ED64BA">
        <w:rPr>
          <w:color w:val="000000"/>
          <w:sz w:val="28"/>
          <w:szCs w:val="28"/>
          <w:lang w:val="uk-UA"/>
        </w:rPr>
        <w:t xml:space="preserve"> загальною  площею </w:t>
      </w:r>
      <w:smartTag w:uri="urn:schemas-microsoft-com:office:smarttags" w:element="metricconverter">
        <w:smartTagPr>
          <w:attr w:name="ProductID" w:val="0,0319 га"/>
        </w:smartTagPr>
        <w:r w:rsidRPr="00ED64BA">
          <w:rPr>
            <w:color w:val="000000"/>
            <w:sz w:val="28"/>
            <w:szCs w:val="28"/>
            <w:lang w:val="uk-UA"/>
          </w:rPr>
          <w:t>0,0319 га</w:t>
        </w:r>
      </w:smartTag>
      <w:r w:rsidRPr="00ED64BA">
        <w:rPr>
          <w:color w:val="000000"/>
          <w:sz w:val="28"/>
          <w:szCs w:val="28"/>
          <w:lang w:val="uk-UA"/>
        </w:rPr>
        <w:t>,  за цільовим призначенням – для будівництва та обслуговування будівель ринкової інфраструктури, яка перебуває у нього на правах оренди, з метою створення двох нових землекористувань без зміни цільового призначення.</w:t>
      </w:r>
    </w:p>
    <w:p w:rsidR="00CD0346" w:rsidRPr="00A260C6" w:rsidRDefault="00CD0346" w:rsidP="00A260C6">
      <w:pPr>
        <w:jc w:val="both"/>
        <w:rPr>
          <w:sz w:val="28"/>
          <w:szCs w:val="28"/>
          <w:u w:val="single"/>
          <w:shd w:val="clear" w:color="auto" w:fill="FFFFFF"/>
          <w:lang w:val="uk-UA"/>
        </w:rPr>
      </w:pPr>
    </w:p>
    <w:p w:rsidR="00CD0346" w:rsidRDefault="00CD0346" w:rsidP="00A260C6">
      <w:pPr>
        <w:ind w:left="142"/>
        <w:jc w:val="both"/>
        <w:rPr>
          <w:color w:val="000000"/>
          <w:sz w:val="28"/>
          <w:szCs w:val="28"/>
          <w:lang w:val="uk-UA"/>
        </w:rPr>
      </w:pPr>
    </w:p>
    <w:p w:rsidR="00CD0346" w:rsidRDefault="00CD0346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CD0346" w:rsidRPr="000C7453" w:rsidRDefault="00CD0346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CD0346" w:rsidRDefault="00CD0346" w:rsidP="009A7F71">
      <w:pPr>
        <w:jc w:val="both"/>
        <w:rPr>
          <w:b/>
          <w:bCs/>
          <w:color w:val="000000"/>
          <w:sz w:val="28"/>
          <w:szCs w:val="28"/>
        </w:rPr>
      </w:pPr>
      <w:r w:rsidRPr="00FD3C90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D3C90"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4B50F2">
        <w:rPr>
          <w:b/>
          <w:bCs/>
          <w:color w:val="000000"/>
          <w:sz w:val="28"/>
          <w:szCs w:val="28"/>
          <w:lang w:val="uk-UA"/>
        </w:rPr>
        <w:t xml:space="preserve">Міський  голова                                                                   </w:t>
      </w:r>
      <w:r>
        <w:rPr>
          <w:b/>
          <w:bCs/>
          <w:color w:val="000000"/>
          <w:sz w:val="28"/>
          <w:szCs w:val="28"/>
        </w:rPr>
        <w:t>О.П.Грицаєнко</w:t>
      </w:r>
    </w:p>
    <w:p w:rsidR="00CD0346" w:rsidRDefault="00CD0346" w:rsidP="009A7F71"/>
    <w:p w:rsidR="00CD0346" w:rsidRDefault="00CD0346" w:rsidP="009A7F71">
      <w:pPr>
        <w:jc w:val="center"/>
      </w:pPr>
    </w:p>
    <w:p w:rsidR="00CD0346" w:rsidRDefault="00CD0346" w:rsidP="009A7F71">
      <w:pPr>
        <w:jc w:val="center"/>
        <w:rPr>
          <w:lang w:val="uk-UA"/>
        </w:rPr>
      </w:pPr>
    </w:p>
    <w:p w:rsidR="00CD0346" w:rsidRDefault="00CD0346" w:rsidP="009A7F71">
      <w:pPr>
        <w:jc w:val="center"/>
        <w:rPr>
          <w:lang w:val="uk-UA"/>
        </w:rPr>
      </w:pPr>
    </w:p>
    <w:p w:rsidR="00CD0346" w:rsidRDefault="00CD0346" w:rsidP="009A7F71">
      <w:pPr>
        <w:jc w:val="center"/>
        <w:rPr>
          <w:lang w:val="uk-UA"/>
        </w:rPr>
      </w:pPr>
    </w:p>
    <w:p w:rsidR="00CD0346" w:rsidRDefault="00CD0346" w:rsidP="009A7F71">
      <w:pPr>
        <w:jc w:val="center"/>
        <w:rPr>
          <w:lang w:val="uk-UA"/>
        </w:rPr>
      </w:pPr>
    </w:p>
    <w:p w:rsidR="00CD0346" w:rsidRDefault="00CD0346" w:rsidP="009A7F71">
      <w:pPr>
        <w:jc w:val="center"/>
        <w:rPr>
          <w:lang w:val="uk-UA"/>
        </w:rPr>
      </w:pPr>
    </w:p>
    <w:p w:rsidR="00CD0346" w:rsidRDefault="00CD0346" w:rsidP="009A7F71">
      <w:pPr>
        <w:jc w:val="center"/>
        <w:rPr>
          <w:lang w:val="uk-UA"/>
        </w:rPr>
      </w:pPr>
    </w:p>
    <w:p w:rsidR="00CD0346" w:rsidRDefault="00CD0346" w:rsidP="009A7F71">
      <w:pPr>
        <w:jc w:val="center"/>
        <w:rPr>
          <w:lang w:val="uk-UA"/>
        </w:rPr>
      </w:pPr>
    </w:p>
    <w:p w:rsidR="00CD0346" w:rsidRDefault="00CD0346" w:rsidP="009A7F71">
      <w:pPr>
        <w:jc w:val="center"/>
        <w:rPr>
          <w:lang w:val="uk-UA"/>
        </w:rPr>
      </w:pPr>
    </w:p>
    <w:p w:rsidR="00CD0346" w:rsidRDefault="00CD0346" w:rsidP="009A7F71">
      <w:pPr>
        <w:jc w:val="center"/>
        <w:rPr>
          <w:lang w:val="uk-UA"/>
        </w:rPr>
      </w:pPr>
    </w:p>
    <w:p w:rsidR="00CD0346" w:rsidRDefault="00CD0346" w:rsidP="009A7F71">
      <w:pPr>
        <w:jc w:val="center"/>
        <w:rPr>
          <w:lang w:val="uk-UA"/>
        </w:rPr>
      </w:pPr>
    </w:p>
    <w:p w:rsidR="00CD0346" w:rsidRDefault="00CD0346" w:rsidP="009A7F71">
      <w:pPr>
        <w:jc w:val="center"/>
        <w:rPr>
          <w:lang w:val="uk-UA"/>
        </w:rPr>
      </w:pPr>
    </w:p>
    <w:p w:rsidR="00CD0346" w:rsidRDefault="00CD0346" w:rsidP="009A7F71">
      <w:pPr>
        <w:jc w:val="center"/>
        <w:rPr>
          <w:lang w:val="uk-UA"/>
        </w:rPr>
      </w:pPr>
    </w:p>
    <w:p w:rsidR="00CD0346" w:rsidRPr="004A1F78" w:rsidRDefault="00CD0346" w:rsidP="009A7F71">
      <w:pPr>
        <w:jc w:val="center"/>
      </w:pPr>
      <w:bookmarkStart w:id="0" w:name="_GoBack"/>
      <w:bookmarkEnd w:id="0"/>
      <w:r w:rsidRPr="004A1F78">
        <w:t>ПОГОДЖЕНО:</w:t>
      </w:r>
    </w:p>
    <w:p w:rsidR="00CD0346" w:rsidRPr="004A1F78" w:rsidRDefault="00CD0346" w:rsidP="009A7F71">
      <w:pPr>
        <w:jc w:val="center"/>
      </w:pPr>
    </w:p>
    <w:p w:rsidR="00CD0346" w:rsidRPr="004A1F78" w:rsidRDefault="00CD0346" w:rsidP="009A7F71">
      <w:pPr>
        <w:jc w:val="center"/>
      </w:pPr>
    </w:p>
    <w:p w:rsidR="00CD0346" w:rsidRDefault="00CD0346" w:rsidP="009A7F71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CD0346" w:rsidRPr="004A1F78" w:rsidRDefault="00CD0346" w:rsidP="009A7F71"/>
    <w:p w:rsidR="00CD0346" w:rsidRPr="004A1F78" w:rsidRDefault="00CD0346" w:rsidP="009A7F71">
      <w:r w:rsidRPr="004A1F78">
        <w:t xml:space="preserve">Голова постійної депутатської </w:t>
      </w:r>
    </w:p>
    <w:p w:rsidR="00CD0346" w:rsidRPr="004A1F78" w:rsidRDefault="00CD0346" w:rsidP="009A7F71">
      <w:pPr>
        <w:pStyle w:val="Footer"/>
      </w:pPr>
      <w:r w:rsidRPr="004A1F78">
        <w:t>комісії з питань землевідведення</w:t>
      </w:r>
    </w:p>
    <w:p w:rsidR="00CD0346" w:rsidRPr="004A1F78" w:rsidRDefault="00CD0346" w:rsidP="009A7F71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CD0346" w:rsidRPr="004A1F78" w:rsidRDefault="00CD0346" w:rsidP="009A7F71">
      <w:pPr>
        <w:pStyle w:val="Footer"/>
        <w:tabs>
          <w:tab w:val="left" w:pos="708"/>
        </w:tabs>
      </w:pPr>
    </w:p>
    <w:p w:rsidR="00CD0346" w:rsidRPr="007D3D8E" w:rsidRDefault="00CD0346" w:rsidP="009A7F71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Головний спеціаліст </w:t>
      </w:r>
      <w:r>
        <w:t xml:space="preserve">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</w:t>
      </w:r>
      <w:r>
        <w:rPr>
          <w:lang w:val="uk-UA"/>
        </w:rPr>
        <w:t>Т.Г. Синявська</w:t>
      </w:r>
    </w:p>
    <w:p w:rsidR="00CD0346" w:rsidRDefault="00CD0346" w:rsidP="009A7F71">
      <w:pPr>
        <w:pStyle w:val="Footer"/>
        <w:tabs>
          <w:tab w:val="left" w:pos="708"/>
        </w:tabs>
      </w:pPr>
    </w:p>
    <w:p w:rsidR="00CD0346" w:rsidRDefault="00CD0346" w:rsidP="009A7F71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CD0346" w:rsidRDefault="00CD0346" w:rsidP="009A7F71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CD0346" w:rsidRPr="004A1F78" w:rsidRDefault="00CD0346" w:rsidP="009A7F71">
      <w:r>
        <w:t>Начальник У</w:t>
      </w:r>
      <w:r w:rsidRPr="004A1F78">
        <w:t xml:space="preserve">правління                                                      </w:t>
      </w:r>
    </w:p>
    <w:p w:rsidR="00CD0346" w:rsidRPr="004A1F78" w:rsidRDefault="00CD0346" w:rsidP="009A7F71">
      <w:r w:rsidRPr="004A1F78">
        <w:t xml:space="preserve">з питань комунального майна </w:t>
      </w:r>
    </w:p>
    <w:p w:rsidR="00CD0346" w:rsidRPr="004A1F78" w:rsidRDefault="00CD0346" w:rsidP="009A7F71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CD0346" w:rsidRDefault="00CD0346" w:rsidP="009A7F71">
      <w:pPr>
        <w:pStyle w:val="Footer"/>
        <w:tabs>
          <w:tab w:val="clear" w:pos="9355"/>
          <w:tab w:val="right" w:pos="9540"/>
        </w:tabs>
      </w:pPr>
    </w:p>
    <w:p w:rsidR="00CD0346" w:rsidRDefault="00CD0346" w:rsidP="009A7F71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CD0346" w:rsidRDefault="00CD0346" w:rsidP="009A7F71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CD0346" w:rsidRDefault="00CD0346" w:rsidP="009A7F71"/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Default="00CD0346" w:rsidP="009A7F71">
      <w:pPr>
        <w:rPr>
          <w:lang w:val="uk-UA"/>
        </w:rPr>
      </w:pPr>
    </w:p>
    <w:p w:rsidR="00CD0346" w:rsidRPr="006832F2" w:rsidRDefault="00CD0346" w:rsidP="009A7F71">
      <w:pPr>
        <w:rPr>
          <w:lang w:val="uk-UA"/>
        </w:rPr>
      </w:pPr>
    </w:p>
    <w:p w:rsidR="00CD0346" w:rsidRPr="006832F2" w:rsidRDefault="00CD0346">
      <w:pPr>
        <w:rPr>
          <w:sz w:val="22"/>
          <w:szCs w:val="22"/>
          <w:lang w:val="uk-UA"/>
        </w:rPr>
      </w:pPr>
      <w:r w:rsidRPr="006832F2">
        <w:rPr>
          <w:sz w:val="22"/>
          <w:szCs w:val="22"/>
          <w:lang w:val="uk-UA"/>
        </w:rPr>
        <w:t>Вик. Ступак</w:t>
      </w:r>
      <w:r>
        <w:rPr>
          <w:sz w:val="22"/>
          <w:szCs w:val="22"/>
          <w:lang w:val="uk-UA"/>
        </w:rPr>
        <w:t xml:space="preserve">  </w:t>
      </w:r>
    </w:p>
    <w:p w:rsidR="00CD0346" w:rsidRPr="006832F2" w:rsidRDefault="00CD0346">
      <w:pPr>
        <w:rPr>
          <w:sz w:val="22"/>
          <w:szCs w:val="22"/>
          <w:lang w:val="uk-UA"/>
        </w:rPr>
      </w:pPr>
      <w:r w:rsidRPr="006832F2">
        <w:rPr>
          <w:sz w:val="22"/>
          <w:szCs w:val="22"/>
          <w:lang w:val="uk-UA"/>
        </w:rPr>
        <w:t>70483</w:t>
      </w:r>
    </w:p>
    <w:sectPr w:rsidR="00CD0346" w:rsidRPr="006832F2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439B7"/>
    <w:multiLevelType w:val="hybridMultilevel"/>
    <w:tmpl w:val="ADCAA0C0"/>
    <w:lvl w:ilvl="0" w:tplc="041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">
    <w:nsid w:val="48564899"/>
    <w:multiLevelType w:val="hybridMultilevel"/>
    <w:tmpl w:val="5A6E7F2E"/>
    <w:lvl w:ilvl="0" w:tplc="6AE07C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77D"/>
    <w:rsid w:val="000457F3"/>
    <w:rsid w:val="00045E38"/>
    <w:rsid w:val="0009245D"/>
    <w:rsid w:val="000C7453"/>
    <w:rsid w:val="000D096C"/>
    <w:rsid w:val="000F1179"/>
    <w:rsid w:val="000F1F2F"/>
    <w:rsid w:val="00114CD4"/>
    <w:rsid w:val="00146A93"/>
    <w:rsid w:val="00254DE3"/>
    <w:rsid w:val="002C3C53"/>
    <w:rsid w:val="00315F34"/>
    <w:rsid w:val="00355991"/>
    <w:rsid w:val="00374DC7"/>
    <w:rsid w:val="003D774D"/>
    <w:rsid w:val="00412E1E"/>
    <w:rsid w:val="00414917"/>
    <w:rsid w:val="004A1F78"/>
    <w:rsid w:val="004A3912"/>
    <w:rsid w:val="004B008A"/>
    <w:rsid w:val="004B50F2"/>
    <w:rsid w:val="00575707"/>
    <w:rsid w:val="005D6511"/>
    <w:rsid w:val="006106DB"/>
    <w:rsid w:val="00613E00"/>
    <w:rsid w:val="00677649"/>
    <w:rsid w:val="006832F2"/>
    <w:rsid w:val="00707F3E"/>
    <w:rsid w:val="00715EC1"/>
    <w:rsid w:val="007B1405"/>
    <w:rsid w:val="007D3D8E"/>
    <w:rsid w:val="007D5978"/>
    <w:rsid w:val="008147E2"/>
    <w:rsid w:val="0081744A"/>
    <w:rsid w:val="00823298"/>
    <w:rsid w:val="0085228A"/>
    <w:rsid w:val="00865624"/>
    <w:rsid w:val="0087253E"/>
    <w:rsid w:val="008753C1"/>
    <w:rsid w:val="00954521"/>
    <w:rsid w:val="0095477D"/>
    <w:rsid w:val="009809A1"/>
    <w:rsid w:val="00996D82"/>
    <w:rsid w:val="009A7F71"/>
    <w:rsid w:val="009E17C3"/>
    <w:rsid w:val="009E3B71"/>
    <w:rsid w:val="009F244C"/>
    <w:rsid w:val="00A260C6"/>
    <w:rsid w:val="00A32995"/>
    <w:rsid w:val="00A35281"/>
    <w:rsid w:val="00A7026E"/>
    <w:rsid w:val="00A82025"/>
    <w:rsid w:val="00A833D4"/>
    <w:rsid w:val="00AD36F7"/>
    <w:rsid w:val="00AF5EA4"/>
    <w:rsid w:val="00B10F5D"/>
    <w:rsid w:val="00B5567E"/>
    <w:rsid w:val="00B77DCA"/>
    <w:rsid w:val="00BE1DCC"/>
    <w:rsid w:val="00C11182"/>
    <w:rsid w:val="00C160B2"/>
    <w:rsid w:val="00C646AB"/>
    <w:rsid w:val="00C65775"/>
    <w:rsid w:val="00CD0346"/>
    <w:rsid w:val="00D03051"/>
    <w:rsid w:val="00D21E4B"/>
    <w:rsid w:val="00D5151D"/>
    <w:rsid w:val="00E54900"/>
    <w:rsid w:val="00E82722"/>
    <w:rsid w:val="00EA4F77"/>
    <w:rsid w:val="00ED64BA"/>
    <w:rsid w:val="00F96110"/>
    <w:rsid w:val="00FD3C90"/>
    <w:rsid w:val="00FE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95477D"/>
    <w:rPr>
      <w:rFonts w:cs="Times New Roman"/>
    </w:rPr>
  </w:style>
  <w:style w:type="paragraph" w:customStyle="1" w:styleId="p2">
    <w:name w:val="p2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95477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8147E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26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330</Words>
  <Characters>1887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User</cp:lastModifiedBy>
  <cp:revision>2</cp:revision>
  <dcterms:created xsi:type="dcterms:W3CDTF">2018-07-31T09:22:00Z</dcterms:created>
  <dcterms:modified xsi:type="dcterms:W3CDTF">2018-07-31T09:22:00Z</dcterms:modified>
</cp:coreProperties>
</file>